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96046" w14:textId="77777777" w:rsidR="00230258" w:rsidRPr="009500C1" w:rsidRDefault="00230258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D27486">
        <w:rPr>
          <w:rFonts w:ascii="Arial Narrow" w:hAnsi="Arial Narrow"/>
          <w:noProof/>
          <w:color w:val="FFFFFF" w:themeColor="background1"/>
          <w:sz w:val="2"/>
          <w:szCs w:val="2"/>
        </w:rPr>
        <w:t>5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D27486">
        <w:rPr>
          <w:rFonts w:ascii="Arial Narrow" w:hAnsi="Arial Narrow"/>
          <w:noProof/>
          <w:color w:val="FFFFFF" w:themeColor="background1"/>
          <w:sz w:val="2"/>
          <w:szCs w:val="2"/>
        </w:rPr>
        <w:t>НА ДАРЕНИЕ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230258" w:rsidRPr="004E0853" w14:paraId="651501E3" w14:textId="77777777" w:rsidTr="00AB6FA2">
        <w:tc>
          <w:tcPr>
            <w:tcW w:w="10207" w:type="dxa"/>
            <w:vAlign w:val="center"/>
          </w:tcPr>
          <w:p w14:paraId="154F06A5" w14:textId="77777777" w:rsidR="00230258" w:rsidRPr="003A49C5" w:rsidRDefault="00E27287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13BE97AC" w14:textId="77777777" w:rsidR="00230258" w:rsidRPr="003A49C5" w:rsidRDefault="00230258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11CD7003" w14:textId="60ECA299" w:rsidR="00230258" w:rsidRPr="00FF7B95" w:rsidRDefault="00230258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 две тысячи </w:t>
            </w:r>
            <w:r w:rsidR="00CE4237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98204A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8067DE" w:rsidRPr="008067DE">
              <w:rPr>
                <w:rFonts w:ascii="Arial Narrow" w:hAnsi="Arial Narrow"/>
                <w:sz w:val="26"/>
                <w:szCs w:val="26"/>
              </w:rPr>
              <w:t>пятого</w:t>
            </w:r>
            <w:r w:rsidR="00CE4237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114EE45B" w14:textId="77777777" w:rsidR="00230258" w:rsidRPr="00FF7B95" w:rsidRDefault="00230258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1A9B328E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4EEF2D9A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A57F07">
              <w:rPr>
                <w:rFonts w:ascii="Arial Narrow" w:hAnsi="Arial Narrow"/>
                <w:sz w:val="26"/>
                <w:szCs w:val="26"/>
              </w:rPr>
              <w:t xml:space="preserve"> 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 г.,</w:t>
            </w:r>
          </w:p>
          <w:p w14:paraId="48B559BE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E166D6">
              <w:rPr>
                <w:rFonts w:ascii="Arial Narrow" w:hAnsi="Arial Narrow"/>
                <w:sz w:val="26"/>
                <w:szCs w:val="26"/>
              </w:rPr>
              <w:t>_______________</w:t>
            </w:r>
            <w:r>
              <w:rPr>
                <w:rFonts w:ascii="Arial Narrow" w:hAnsi="Arial Narrow"/>
                <w:sz w:val="26"/>
                <w:szCs w:val="26"/>
              </w:rPr>
              <w:t>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70409DF8" w14:textId="77777777" w:rsidR="00230258" w:rsidRPr="00FF7B95" w:rsidRDefault="00E2728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230258" w:rsidRPr="00FF7B95">
              <w:rPr>
                <w:rFonts w:ascii="Arial Narrow" w:hAnsi="Arial Narrow"/>
                <w:sz w:val="26"/>
                <w:szCs w:val="26"/>
              </w:rPr>
              <w:t>:___________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230258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</w:t>
            </w:r>
          </w:p>
          <w:p w14:paraId="79F92C06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671AE8F9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0E688FF9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</w:t>
            </w:r>
            <w:r w:rsidR="00A57F07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</w:t>
            </w:r>
          </w:p>
          <w:p w14:paraId="5C67EC11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19D83340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1632E762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A57F07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___________________ г.,</w:t>
            </w:r>
          </w:p>
          <w:p w14:paraId="39E358DE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61D51450" w14:textId="77777777" w:rsidR="00230258" w:rsidRPr="00FF7B95" w:rsidRDefault="00E2728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230258" w:rsidRPr="00FF7B95">
              <w:rPr>
                <w:rFonts w:ascii="Arial Narrow" w:hAnsi="Arial Narrow"/>
                <w:sz w:val="26"/>
                <w:szCs w:val="26"/>
              </w:rPr>
              <w:t>:_________________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230258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</w:t>
            </w:r>
          </w:p>
          <w:p w14:paraId="46792ED5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32067F31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3E4A3E29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</w:t>
            </w:r>
            <w:r w:rsidR="00E27287">
              <w:rPr>
                <w:rFonts w:ascii="Arial Narrow" w:hAnsi="Arial Narrow"/>
                <w:sz w:val="26"/>
                <w:szCs w:val="26"/>
              </w:rPr>
              <w:t>) по адресу: 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</w:t>
            </w:r>
          </w:p>
          <w:p w14:paraId="413F900C" w14:textId="77777777" w:rsidR="00230258" w:rsidRPr="00FF7B95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3E85FE71" w14:textId="77777777" w:rsidR="00396585" w:rsidRDefault="00230258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подарить (Ф.И.О.) </w:t>
            </w:r>
            <w:r w:rsidRPr="00230258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дата рождения: </w:t>
            </w:r>
            <w:r w:rsidRPr="00230258">
              <w:rPr>
                <w:rFonts w:ascii="Arial Narrow" w:hAnsi="Arial Narrow" w:cs="Times New Roman"/>
                <w:noProof/>
                <w:sz w:val="32"/>
              </w:rPr>
              <w:t>__________________________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г., зарегистрированному (ой) по адресу: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230258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230258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156072">
              <w:rPr>
                <w:rFonts w:ascii="Arial Narrow" w:hAnsi="Arial Narrow" w:cs="Times New Roman"/>
                <w:noProof/>
                <w:sz w:val="22"/>
              </w:rPr>
              <w:t xml:space="preserve"> ,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от моего имени (объект дарения):</w:t>
            </w:r>
            <w:r w:rsidRPr="00B222BB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230258">
              <w:rPr>
                <w:rFonts w:ascii="Arial Narrow" w:hAnsi="Arial Narrow" w:cs="Times New Roman"/>
                <w:noProof/>
                <w:sz w:val="32"/>
              </w:rPr>
              <w:t>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230258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230258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230258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</w:p>
          <w:p w14:paraId="357F05F9" w14:textId="77777777" w:rsidR="00230258" w:rsidRPr="007135E3" w:rsidRDefault="00230258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234CA">
              <w:rPr>
                <w:rFonts w:ascii="Arial Narrow" w:hAnsi="Arial Narrow" w:cs="Times New Roman"/>
                <w:noProof/>
                <w:sz w:val="16"/>
                <w:szCs w:val="16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подписывать от моего имени договор дарения, в случае необходимости зарегистрировать на мое имя право собственности на указанный объект дарения в соответствующем территориальном Управлении Федеральной службы государственной регистрации, кадастра и картографии (Росреестр), с правом подачи заявления на приостановку или отказ от государственной регистрации, заявления о внесении изменений в записи ЕГРН, исправления технических ошибок, в случае необходимости вести дело по межеванию земельного участка, получить свидетельство о государственной регистрации права и иные правоустанавливающие документы, оплачивать тарифы, пошлины, налоги и сборы, расписываться и совершать все действия, связанные с выполнением данных поручений.</w:t>
            </w:r>
          </w:p>
        </w:tc>
      </w:tr>
    </w:tbl>
    <w:p w14:paraId="71F658E6" w14:textId="77777777" w:rsidR="00230258" w:rsidRPr="00AB6FA2" w:rsidRDefault="00230258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230258" w14:paraId="7E7932C6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12BD5DED" w14:textId="77777777" w:rsidR="00230258" w:rsidRPr="00FF7B95" w:rsidRDefault="00230258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</w:t>
            </w:r>
            <w:r w:rsidR="00E27287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_______.</w:t>
            </w:r>
          </w:p>
          <w:p w14:paraId="05C91602" w14:textId="77777777" w:rsidR="00230258" w:rsidRPr="00FF7B95" w:rsidRDefault="00230258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0E5DF417" w14:textId="77777777" w:rsidR="00230258" w:rsidRPr="00FF7B95" w:rsidRDefault="00230258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4569D405" w14:textId="77777777" w:rsidR="00230258" w:rsidRDefault="00230258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7F7B077" w14:textId="77777777" w:rsidR="00230258" w:rsidRDefault="00230258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439873E" w14:textId="77777777" w:rsidR="00230258" w:rsidRPr="00FF7B95" w:rsidRDefault="00230258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6E063056" w14:textId="77777777" w:rsidR="00230258" w:rsidRPr="004F7E55" w:rsidRDefault="00230258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0A9DC68D" w14:textId="77777777" w:rsidR="00230258" w:rsidRDefault="00230258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30258" w14:paraId="7F0EFAD9" w14:textId="77777777" w:rsidTr="0098204A">
        <w:trPr>
          <w:cantSplit/>
        </w:trPr>
        <w:tc>
          <w:tcPr>
            <w:tcW w:w="10348" w:type="dxa"/>
          </w:tcPr>
          <w:p w14:paraId="0C403B36" w14:textId="77777777" w:rsidR="00622332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172C4DA7" w14:textId="77777777" w:rsidR="00622332" w:rsidRPr="00FF7B95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9ABBAA4" w14:textId="51B662DF" w:rsidR="00622332" w:rsidRPr="00FF7B95" w:rsidRDefault="00622332" w:rsidP="00622332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две тысячи </w:t>
            </w:r>
            <w:r>
              <w:rPr>
                <w:rFonts w:ascii="Arial Narrow" w:hAnsi="Arial Narrow"/>
                <w:sz w:val="26"/>
                <w:szCs w:val="26"/>
              </w:rPr>
              <w:t xml:space="preserve">двадцать </w:t>
            </w:r>
            <w:r w:rsidR="008067DE" w:rsidRPr="008067DE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6C23D72E" w14:textId="77777777" w:rsidR="00622332" w:rsidRPr="008A2B60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3602E2FE" w14:textId="77777777" w:rsidR="00622332" w:rsidRPr="00FF7B95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Настоящая доверенность удостоверена мной,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9C49822DD8CD4920B09D4BD51073503A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Посольства Российской Федерации в Греческой Республике. </w:t>
            </w:r>
          </w:p>
          <w:p w14:paraId="27CAF7AD" w14:textId="77777777" w:rsidR="00622332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Содержание доверенности соответствует волеизъявлению </w:t>
            </w:r>
            <w:r>
              <w:rPr>
                <w:rFonts w:ascii="Arial Narrow" w:hAnsi="Arial Narrow"/>
                <w:sz w:val="26"/>
                <w:szCs w:val="26"/>
              </w:rPr>
              <w:t>заявителя.</w:t>
            </w:r>
          </w:p>
          <w:p w14:paraId="308C73AD" w14:textId="77777777" w:rsidR="00622332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Доверенност</w:t>
            </w:r>
            <w:r>
              <w:rPr>
                <w:rFonts w:ascii="Arial Narrow" w:hAnsi="Arial Narrow"/>
                <w:sz w:val="26"/>
                <w:szCs w:val="26"/>
              </w:rPr>
              <w:t>ь подписана в моем присутствии.</w:t>
            </w:r>
          </w:p>
          <w:p w14:paraId="173E86CC" w14:textId="77777777" w:rsidR="00622332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Личность </w:t>
            </w:r>
            <w:r>
              <w:rPr>
                <w:rFonts w:ascii="Arial Narrow" w:hAnsi="Arial Narrow"/>
                <w:sz w:val="26"/>
                <w:szCs w:val="26"/>
              </w:rPr>
              <w:t xml:space="preserve">заявителя установлена, </w:t>
            </w:r>
            <w:r w:rsidRPr="00FF7B95">
              <w:rPr>
                <w:rFonts w:ascii="Arial Narrow" w:hAnsi="Arial Narrow"/>
                <w:sz w:val="26"/>
                <w:szCs w:val="26"/>
              </w:rPr>
              <w:t>дееспособность проверена.</w:t>
            </w:r>
          </w:p>
          <w:p w14:paraId="54C5F682" w14:textId="77777777" w:rsidR="00622332" w:rsidRPr="005D5A2B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98EAE1F" w14:textId="77777777" w:rsidR="00622332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Зарегистрировано в реестре </w:t>
            </w:r>
            <w:r w:rsidRPr="00FF7B95">
              <w:rPr>
                <w:rFonts w:ascii="Arial Narrow" w:hAnsi="Arial Narrow"/>
                <w:sz w:val="26"/>
                <w:szCs w:val="26"/>
              </w:rPr>
              <w:t>№ _________</w:t>
            </w:r>
          </w:p>
          <w:p w14:paraId="01BAAD63" w14:textId="77777777" w:rsidR="00622332" w:rsidRPr="005D5A2B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19A656F" w14:textId="77777777" w:rsidR="00622332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4B32558D" w14:textId="77777777" w:rsidR="00622332" w:rsidRPr="005D5A2B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508E74D" w14:textId="77777777" w:rsidR="00622332" w:rsidRPr="008A2B60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8A2B60"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219E5016" w14:textId="77777777" w:rsidR="00622332" w:rsidRDefault="00622332" w:rsidP="006223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8FE4E4E" w14:textId="51733109" w:rsidR="00230258" w:rsidRDefault="00622332" w:rsidP="00622332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AB1295B94DD84111978CA03440E607BF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7CBA41FA" w14:textId="77777777" w:rsidR="00230258" w:rsidRDefault="00230258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230258" w:rsidSect="00230258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3FCF9" w14:textId="77777777" w:rsidR="001A1ABE" w:rsidRDefault="001A1ABE" w:rsidP="00B72228">
      <w:pPr>
        <w:spacing w:line="240" w:lineRule="auto"/>
      </w:pPr>
      <w:r>
        <w:separator/>
      </w:r>
    </w:p>
  </w:endnote>
  <w:endnote w:type="continuationSeparator" w:id="0">
    <w:p w14:paraId="591DCA7C" w14:textId="77777777" w:rsidR="001A1ABE" w:rsidRDefault="001A1ABE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E7EFC" w14:textId="77777777" w:rsidR="00A87B1D" w:rsidRPr="0016338C" w:rsidRDefault="00A87B1D" w:rsidP="0016338C">
    <w:pPr>
      <w:pStyle w:val="a5"/>
      <w:shd w:val="clear" w:color="auto" w:fill="FFFFFF" w:themeFill="background1"/>
      <w:jc w:val="right"/>
      <w:rPr>
        <w:color w:val="000000" w:themeColor="text1"/>
        <w:sz w:val="20"/>
        <w:szCs w:val="20"/>
      </w:rPr>
    </w:pPr>
    <w:r w:rsidRPr="0016338C">
      <w:rPr>
        <w:rFonts w:ascii="Arial Narrow" w:hAnsi="Arial Narrow"/>
        <w:color w:val="000000" w:themeColor="text1"/>
        <w:sz w:val="20"/>
        <w:szCs w:val="20"/>
      </w:rPr>
      <w:t xml:space="preserve">ДОВЕРЕННОСТЬ ФОРМА № </w:t>
    </w:r>
    <w:r w:rsidR="00D27EE8" w:rsidRPr="00D27486">
      <w:rPr>
        <w:rFonts w:ascii="Arial Narrow" w:hAnsi="Arial Narrow"/>
        <w:noProof/>
        <w:color w:val="000000" w:themeColor="text1"/>
        <w:sz w:val="20"/>
        <w:szCs w:val="20"/>
      </w:rPr>
      <w:t>5</w:t>
    </w:r>
    <w:r w:rsidRPr="0016338C">
      <w:rPr>
        <w:rFonts w:ascii="Arial Narrow" w:hAnsi="Arial Narrow"/>
        <w:color w:val="000000" w:themeColor="text1"/>
        <w:sz w:val="20"/>
        <w:szCs w:val="20"/>
      </w:rPr>
      <w:t xml:space="preserve"> </w:t>
    </w:r>
    <w:r w:rsidR="00D27EE8" w:rsidRPr="00D27486">
      <w:rPr>
        <w:rFonts w:ascii="Arial Narrow" w:hAnsi="Arial Narrow"/>
        <w:noProof/>
        <w:color w:val="000000" w:themeColor="text1"/>
        <w:sz w:val="20"/>
        <w:szCs w:val="20"/>
      </w:rPr>
      <w:t>НА ДАРЕНИЕ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36A505" w14:textId="77777777" w:rsidR="001A1ABE" w:rsidRDefault="001A1ABE" w:rsidP="00B72228">
      <w:pPr>
        <w:spacing w:line="240" w:lineRule="auto"/>
      </w:pPr>
      <w:r>
        <w:separator/>
      </w:r>
    </w:p>
  </w:footnote>
  <w:footnote w:type="continuationSeparator" w:id="0">
    <w:p w14:paraId="1BA541D0" w14:textId="77777777" w:rsidR="001A1ABE" w:rsidRDefault="001A1ABE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132FF" w14:textId="77777777" w:rsidR="00A87B1D" w:rsidRPr="00F02BF4" w:rsidRDefault="00A87B1D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97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5E1"/>
    <w:rsid w:val="00005C74"/>
    <w:rsid w:val="0004070C"/>
    <w:rsid w:val="000701B6"/>
    <w:rsid w:val="000707CF"/>
    <w:rsid w:val="00093CD1"/>
    <w:rsid w:val="000A1D29"/>
    <w:rsid w:val="000B7242"/>
    <w:rsid w:val="000E34D7"/>
    <w:rsid w:val="000F6A99"/>
    <w:rsid w:val="001025E1"/>
    <w:rsid w:val="0011586B"/>
    <w:rsid w:val="00146180"/>
    <w:rsid w:val="0016338C"/>
    <w:rsid w:val="00164B43"/>
    <w:rsid w:val="00167D3D"/>
    <w:rsid w:val="001A1ABE"/>
    <w:rsid w:val="001C65E1"/>
    <w:rsid w:val="001F7938"/>
    <w:rsid w:val="0022122D"/>
    <w:rsid w:val="00230258"/>
    <w:rsid w:val="00255849"/>
    <w:rsid w:val="00307AB7"/>
    <w:rsid w:val="00316D6E"/>
    <w:rsid w:val="0032458A"/>
    <w:rsid w:val="00334763"/>
    <w:rsid w:val="003403C2"/>
    <w:rsid w:val="00341897"/>
    <w:rsid w:val="0038430B"/>
    <w:rsid w:val="00396585"/>
    <w:rsid w:val="003A49C5"/>
    <w:rsid w:val="003A7F24"/>
    <w:rsid w:val="003C2445"/>
    <w:rsid w:val="00461D32"/>
    <w:rsid w:val="004D3061"/>
    <w:rsid w:val="004E0853"/>
    <w:rsid w:val="004F0910"/>
    <w:rsid w:val="00535B34"/>
    <w:rsid w:val="00574833"/>
    <w:rsid w:val="005840EA"/>
    <w:rsid w:val="005E103A"/>
    <w:rsid w:val="00610653"/>
    <w:rsid w:val="00622332"/>
    <w:rsid w:val="0063674D"/>
    <w:rsid w:val="0064066B"/>
    <w:rsid w:val="006450A9"/>
    <w:rsid w:val="00666C3E"/>
    <w:rsid w:val="00672C59"/>
    <w:rsid w:val="006A6AEF"/>
    <w:rsid w:val="006B785F"/>
    <w:rsid w:val="006F021D"/>
    <w:rsid w:val="0070029B"/>
    <w:rsid w:val="00712185"/>
    <w:rsid w:val="007135E3"/>
    <w:rsid w:val="007234CA"/>
    <w:rsid w:val="00733A99"/>
    <w:rsid w:val="00791BE0"/>
    <w:rsid w:val="007C6DE4"/>
    <w:rsid w:val="007E1671"/>
    <w:rsid w:val="007E1C84"/>
    <w:rsid w:val="007E47D6"/>
    <w:rsid w:val="008067DE"/>
    <w:rsid w:val="0081645E"/>
    <w:rsid w:val="008A5A3A"/>
    <w:rsid w:val="008A722E"/>
    <w:rsid w:val="008F1A48"/>
    <w:rsid w:val="009047B4"/>
    <w:rsid w:val="00904B32"/>
    <w:rsid w:val="00921C1D"/>
    <w:rsid w:val="009500C1"/>
    <w:rsid w:val="00966DB7"/>
    <w:rsid w:val="00970F3E"/>
    <w:rsid w:val="009800E6"/>
    <w:rsid w:val="0098204A"/>
    <w:rsid w:val="00994107"/>
    <w:rsid w:val="009D02DC"/>
    <w:rsid w:val="009F38F5"/>
    <w:rsid w:val="00A0332E"/>
    <w:rsid w:val="00A06B57"/>
    <w:rsid w:val="00A1262F"/>
    <w:rsid w:val="00A57F07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40398"/>
    <w:rsid w:val="00B41423"/>
    <w:rsid w:val="00B50C8A"/>
    <w:rsid w:val="00B60422"/>
    <w:rsid w:val="00B72228"/>
    <w:rsid w:val="00B87612"/>
    <w:rsid w:val="00BC746B"/>
    <w:rsid w:val="00C2601D"/>
    <w:rsid w:val="00C27944"/>
    <w:rsid w:val="00C53286"/>
    <w:rsid w:val="00C608EA"/>
    <w:rsid w:val="00C956D9"/>
    <w:rsid w:val="00CC1F26"/>
    <w:rsid w:val="00CE4117"/>
    <w:rsid w:val="00CE4237"/>
    <w:rsid w:val="00D07F43"/>
    <w:rsid w:val="00D27EE8"/>
    <w:rsid w:val="00D75AD9"/>
    <w:rsid w:val="00D93751"/>
    <w:rsid w:val="00D96B82"/>
    <w:rsid w:val="00DD17FF"/>
    <w:rsid w:val="00DE3609"/>
    <w:rsid w:val="00E166D6"/>
    <w:rsid w:val="00E26B76"/>
    <w:rsid w:val="00E27287"/>
    <w:rsid w:val="00E812F6"/>
    <w:rsid w:val="00ED34F4"/>
    <w:rsid w:val="00EF2682"/>
    <w:rsid w:val="00F02BF4"/>
    <w:rsid w:val="00F67780"/>
    <w:rsid w:val="00F708FD"/>
    <w:rsid w:val="00F77B9B"/>
    <w:rsid w:val="00F853FD"/>
    <w:rsid w:val="00FA5CE2"/>
    <w:rsid w:val="00FB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8A364"/>
  <w15:docId w15:val="{AF978531-92A4-4D4A-9202-A06EE8A13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5%20&#1053;&#1040;%20&#1044;&#1040;&#1056;&#1045;&#1053;&#1048;&#1045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C49822DD8CD4920B09D4BD5107350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A1FAB2-4818-44E5-98FD-6FA6D0492637}"/>
      </w:docPartPr>
      <w:docPartBody>
        <w:p w:rsidR="00260332" w:rsidRDefault="004B47DD" w:rsidP="004B47DD">
          <w:pPr>
            <w:pStyle w:val="9C49822DD8CD4920B09D4BD51073503A"/>
          </w:pPr>
          <w:r w:rsidRPr="006C0321">
            <w:rPr>
              <w:rStyle w:val="a3"/>
            </w:rPr>
            <w:t>Выберите элемент.</w:t>
          </w:r>
        </w:p>
      </w:docPartBody>
    </w:docPart>
    <w:docPart>
      <w:docPartPr>
        <w:name w:val="AB1295B94DD84111978CA03440E607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5D7075-AFFA-499E-A369-488C756C56D4}"/>
      </w:docPartPr>
      <w:docPartBody>
        <w:p w:rsidR="00260332" w:rsidRDefault="004B47DD" w:rsidP="004B47DD">
          <w:pPr>
            <w:pStyle w:val="AB1295B94DD84111978CA03440E607BF"/>
          </w:pPr>
          <w:r w:rsidRPr="006C032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A8E"/>
    <w:rsid w:val="00260332"/>
    <w:rsid w:val="004B47DD"/>
    <w:rsid w:val="00604666"/>
    <w:rsid w:val="006D4A8E"/>
    <w:rsid w:val="009047B4"/>
    <w:rsid w:val="00CF2F80"/>
    <w:rsid w:val="00E85155"/>
    <w:rsid w:val="00F708FD"/>
    <w:rsid w:val="00FC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B47DD"/>
    <w:rPr>
      <w:color w:val="808080"/>
    </w:rPr>
  </w:style>
  <w:style w:type="paragraph" w:customStyle="1" w:styleId="9C49822DD8CD4920B09D4BD51073503A">
    <w:name w:val="9C49822DD8CD4920B09D4BD51073503A"/>
    <w:rsid w:val="004B47DD"/>
    <w:rPr>
      <w:kern w:val="2"/>
      <w14:ligatures w14:val="standardContextual"/>
    </w:rPr>
  </w:style>
  <w:style w:type="paragraph" w:customStyle="1" w:styleId="AB1295B94DD84111978CA03440E607BF">
    <w:name w:val="AB1295B94DD84111978CA03440E607BF"/>
    <w:rsid w:val="004B47D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48C7F-8C9E-4A56-988A-4EA4104EB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5 НА ДАРЕНИЕ</Template>
  <TotalTime>2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2021-12-20T09:47:00Z</dcterms:created>
  <dcterms:modified xsi:type="dcterms:W3CDTF">2024-08-09T07:22:00Z</dcterms:modified>
</cp:coreProperties>
</file>